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22A" w:rsidRPr="00586120" w:rsidRDefault="005D622A" w:rsidP="004A232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586120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 14</w:t>
      </w:r>
    </w:p>
    <w:p w:rsidR="005D622A" w:rsidRPr="00586120" w:rsidRDefault="005D622A" w:rsidP="004A232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86120">
        <w:rPr>
          <w:rFonts w:ascii="Times New Roman" w:hAnsi="Times New Roman" w:cs="Times New Roman"/>
          <w:sz w:val="28"/>
          <w:szCs w:val="28"/>
        </w:rPr>
        <w:t>к Учетной политике Администрации муниципального</w:t>
      </w:r>
    </w:p>
    <w:p w:rsidR="005D622A" w:rsidRPr="00586120" w:rsidRDefault="005D622A" w:rsidP="004A232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86120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>
        <w:rPr>
          <w:rFonts w:ascii="Times New Roman" w:hAnsi="Times New Roman" w:cs="Times New Roman"/>
          <w:sz w:val="28"/>
          <w:szCs w:val="28"/>
        </w:rPr>
        <w:t>Приупское</w:t>
      </w:r>
      <w:r w:rsidRPr="00586120">
        <w:rPr>
          <w:rFonts w:ascii="Times New Roman" w:hAnsi="Times New Roman" w:cs="Times New Roman"/>
          <w:sz w:val="28"/>
          <w:szCs w:val="28"/>
        </w:rPr>
        <w:t xml:space="preserve"> Киреевского района</w:t>
      </w:r>
    </w:p>
    <w:p w:rsidR="005D622A" w:rsidRDefault="005D622A" w:rsidP="004A232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86120">
        <w:rPr>
          <w:rFonts w:ascii="Times New Roman" w:hAnsi="Times New Roman" w:cs="Times New Roman"/>
          <w:sz w:val="28"/>
          <w:szCs w:val="28"/>
        </w:rPr>
        <w:t>для целей бухгалтерского (бюджетного) учета</w:t>
      </w:r>
    </w:p>
    <w:p w:rsidR="005D622A" w:rsidRPr="00586120" w:rsidRDefault="005D622A" w:rsidP="004A232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 № 35 от 13июня 2017 года</w:t>
      </w:r>
    </w:p>
    <w:p w:rsidR="005D622A" w:rsidRPr="00586120" w:rsidRDefault="005D622A" w:rsidP="004A2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622A" w:rsidRPr="00586120" w:rsidRDefault="005D622A" w:rsidP="004A23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6120">
        <w:rPr>
          <w:rFonts w:ascii="Times New Roman" w:hAnsi="Times New Roman" w:cs="Times New Roman"/>
          <w:b/>
          <w:bCs/>
          <w:sz w:val="28"/>
          <w:szCs w:val="28"/>
        </w:rPr>
        <w:t>Положение о выдаче под отчет денежных документов,</w:t>
      </w:r>
    </w:p>
    <w:p w:rsidR="005D622A" w:rsidRPr="00586120" w:rsidRDefault="005D622A" w:rsidP="004A23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6120">
        <w:rPr>
          <w:rFonts w:ascii="Times New Roman" w:hAnsi="Times New Roman" w:cs="Times New Roman"/>
          <w:b/>
          <w:bCs/>
          <w:sz w:val="28"/>
          <w:szCs w:val="28"/>
        </w:rPr>
        <w:t>составлении и представлении отчетов подотчетными лицами</w:t>
      </w:r>
    </w:p>
    <w:p w:rsidR="005D622A" w:rsidRPr="00586120" w:rsidRDefault="005D622A" w:rsidP="004A2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622A" w:rsidRPr="00586120" w:rsidRDefault="005D622A" w:rsidP="004A232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86120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:rsidR="005D622A" w:rsidRPr="00586120" w:rsidRDefault="005D622A" w:rsidP="004A2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622A" w:rsidRPr="00586120" w:rsidRDefault="005D622A" w:rsidP="004A23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6120">
        <w:rPr>
          <w:rFonts w:ascii="Times New Roman" w:hAnsi="Times New Roman" w:cs="Times New Roman"/>
          <w:sz w:val="28"/>
          <w:szCs w:val="28"/>
        </w:rPr>
        <w:t>1.1. Настоящее положение устанавливает в Администрации единый порядок выдачи под отчет денежных документов, составления, представления, проверки и утверждения отчетов об их использовании.</w:t>
      </w:r>
    </w:p>
    <w:p w:rsidR="005D622A" w:rsidRPr="00586120" w:rsidRDefault="005D622A" w:rsidP="004A2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622A" w:rsidRPr="00586120" w:rsidRDefault="005D622A" w:rsidP="004A232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86120">
        <w:rPr>
          <w:rFonts w:ascii="Times New Roman" w:hAnsi="Times New Roman" w:cs="Times New Roman"/>
          <w:b/>
          <w:bCs/>
          <w:sz w:val="28"/>
          <w:szCs w:val="28"/>
        </w:rPr>
        <w:t>2. Порядок выдачи денежных документов под отчет</w:t>
      </w:r>
    </w:p>
    <w:p w:rsidR="005D622A" w:rsidRPr="00586120" w:rsidRDefault="005D622A" w:rsidP="004A2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622A" w:rsidRPr="00586120" w:rsidRDefault="005D622A" w:rsidP="004A23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6120">
        <w:rPr>
          <w:rFonts w:ascii="Times New Roman" w:hAnsi="Times New Roman" w:cs="Times New Roman"/>
          <w:sz w:val="28"/>
          <w:szCs w:val="28"/>
        </w:rPr>
        <w:t>2.1. Денежные документы выдаются под отчет работникам Администрации, приведенным в Перечне лиц, имеющих право получать под отчет денежные документы (</w:t>
      </w:r>
      <w:hyperlink r:id="rId4" w:history="1">
        <w:r w:rsidRPr="00AC5F53">
          <w:rPr>
            <w:rFonts w:ascii="Times New Roman" w:hAnsi="Times New Roman" w:cs="Times New Roman"/>
            <w:b/>
            <w:bCs/>
            <w:color w:val="0000FF"/>
            <w:sz w:val="28"/>
            <w:szCs w:val="28"/>
          </w:rPr>
          <w:t>Приложение № 10</w:t>
        </w:r>
      </w:hyperlink>
      <w:r w:rsidRPr="00AC5F5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(14)(</w:t>
      </w:r>
      <w:r w:rsidRPr="00586120">
        <w:rPr>
          <w:rFonts w:ascii="Times New Roman" w:hAnsi="Times New Roman" w:cs="Times New Roman"/>
          <w:sz w:val="28"/>
          <w:szCs w:val="28"/>
        </w:rPr>
        <w:t>к Учетной политике Администрации).</w:t>
      </w:r>
    </w:p>
    <w:p w:rsidR="005D622A" w:rsidRPr="00586120" w:rsidRDefault="005D622A" w:rsidP="004A23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6120">
        <w:rPr>
          <w:rFonts w:ascii="Times New Roman" w:hAnsi="Times New Roman" w:cs="Times New Roman"/>
          <w:sz w:val="28"/>
          <w:szCs w:val="28"/>
        </w:rPr>
        <w:t>2.2. Выдача под отчет денежных документов производится из кассы Администрации по расходному кассовому ордеру с надписью "фондовый" на основании письменного заявления получателя.</w:t>
      </w:r>
    </w:p>
    <w:p w:rsidR="005D622A" w:rsidRPr="00586120" w:rsidRDefault="005D622A" w:rsidP="004A23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6120">
        <w:rPr>
          <w:rFonts w:ascii="Times New Roman" w:hAnsi="Times New Roman" w:cs="Times New Roman"/>
          <w:sz w:val="28"/>
          <w:szCs w:val="28"/>
        </w:rPr>
        <w:t xml:space="preserve">2.3. В заявлении о выдаче денежных документов под отчет получатель указывает наименование, количество и назначение денежных документов. Форма заявления приведена в </w:t>
      </w:r>
      <w:hyperlink r:id="rId5" w:history="1">
        <w:r w:rsidRPr="00586120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Приложении 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>№</w:t>
        </w:r>
        <w:r w:rsidRPr="00586120">
          <w:rPr>
            <w:rFonts w:ascii="Times New Roman" w:hAnsi="Times New Roman" w:cs="Times New Roman"/>
            <w:color w:val="0000FF"/>
            <w:sz w:val="28"/>
            <w:szCs w:val="28"/>
          </w:rPr>
          <w:t xml:space="preserve"> 1</w:t>
        </w:r>
      </w:hyperlink>
      <w:r w:rsidRPr="00586120">
        <w:rPr>
          <w:rFonts w:ascii="Times New Roman" w:hAnsi="Times New Roman" w:cs="Times New Roman"/>
          <w:sz w:val="28"/>
          <w:szCs w:val="28"/>
        </w:rPr>
        <w:t xml:space="preserve"> к настоящему Положению.</w:t>
      </w:r>
    </w:p>
    <w:p w:rsidR="005D622A" w:rsidRPr="00586120" w:rsidRDefault="005D622A" w:rsidP="004A23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6120">
        <w:rPr>
          <w:rFonts w:ascii="Times New Roman" w:hAnsi="Times New Roman" w:cs="Times New Roman"/>
          <w:sz w:val="28"/>
          <w:szCs w:val="28"/>
        </w:rPr>
        <w:t>2.4. Бухгалтерия Администрации на заявлении делает отметку о наличии на текущую дату задолженности за получателем по ранее выданным ему денежным документам. При наличии задолженности указываются ее сумма, номер и дата расходного кассового ордера, которым оформлена выдача денежных документов под отчет, наименование и количество денежных документов, за которые не отчитался указанный работник, ставится подпись главного бухгалтера (заместителя главного бухгалтера). В случае отсутствия задолженности за работником на заявлении проставляется отметка "Задолженность отсутствует" с указанием даты и подписью главного бухгалтера (заместителя главного бухгалтера).</w:t>
      </w:r>
    </w:p>
    <w:p w:rsidR="005D622A" w:rsidRPr="00586120" w:rsidRDefault="005D622A" w:rsidP="004A23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6120">
        <w:rPr>
          <w:rFonts w:ascii="Times New Roman" w:hAnsi="Times New Roman" w:cs="Times New Roman"/>
          <w:sz w:val="28"/>
          <w:szCs w:val="28"/>
        </w:rPr>
        <w:t>2.5. Руководитель Администрации в течение трех рабочих дней рассматривает заявление и делает на нем надпись о наименовании, количестве, сумме выдаваемых под отчет работнику денежных документов, сроке, на который они выдаются, ставит свою подпись и дату.</w:t>
      </w:r>
    </w:p>
    <w:p w:rsidR="005D622A" w:rsidRPr="00586120" w:rsidRDefault="005D622A" w:rsidP="004A23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6120">
        <w:rPr>
          <w:rFonts w:ascii="Times New Roman" w:hAnsi="Times New Roman" w:cs="Times New Roman"/>
          <w:sz w:val="28"/>
          <w:szCs w:val="28"/>
        </w:rPr>
        <w:t>2.6. Выдача под отчет денежных документов производится при отсутствии за подотчетным лицом задолженности по денежным документам, по которым наступил срок представления Авансового отчета.</w:t>
      </w:r>
    </w:p>
    <w:p w:rsidR="005D622A" w:rsidRPr="00586120" w:rsidRDefault="005D622A" w:rsidP="004A23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6120">
        <w:rPr>
          <w:rFonts w:ascii="Times New Roman" w:hAnsi="Times New Roman" w:cs="Times New Roman"/>
          <w:sz w:val="28"/>
          <w:szCs w:val="28"/>
        </w:rPr>
        <w:t>2.7. Максимальный срок выдачи денежных документов под отчет составляет 30 календарных дней. Не использованные в срок денежные документы возвращаются в кассу.</w:t>
      </w:r>
    </w:p>
    <w:p w:rsidR="005D622A" w:rsidRPr="00586120" w:rsidRDefault="005D622A" w:rsidP="004A2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622A" w:rsidRPr="00586120" w:rsidRDefault="005D622A" w:rsidP="004A232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86120">
        <w:rPr>
          <w:rFonts w:ascii="Times New Roman" w:hAnsi="Times New Roman" w:cs="Times New Roman"/>
          <w:b/>
          <w:bCs/>
          <w:sz w:val="28"/>
          <w:szCs w:val="28"/>
        </w:rPr>
        <w:t>3. Составление, представление отчетности</w:t>
      </w:r>
    </w:p>
    <w:p w:rsidR="005D622A" w:rsidRPr="00586120" w:rsidRDefault="005D622A" w:rsidP="004A23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6120">
        <w:rPr>
          <w:rFonts w:ascii="Times New Roman" w:hAnsi="Times New Roman" w:cs="Times New Roman"/>
          <w:b/>
          <w:bCs/>
          <w:sz w:val="28"/>
          <w:szCs w:val="28"/>
        </w:rPr>
        <w:t>подотчетными лицами</w:t>
      </w:r>
    </w:p>
    <w:p w:rsidR="005D622A" w:rsidRPr="00586120" w:rsidRDefault="005D622A" w:rsidP="004A2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622A" w:rsidRPr="00586120" w:rsidRDefault="005D622A" w:rsidP="004A23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6120">
        <w:rPr>
          <w:rFonts w:ascii="Times New Roman" w:hAnsi="Times New Roman" w:cs="Times New Roman"/>
          <w:sz w:val="28"/>
          <w:szCs w:val="28"/>
        </w:rPr>
        <w:t>3.1. Об израсходовании денежных документов подотчетное лицо составляет и представляет в бухгалтерию Администрации авансовый отчет с приложением документов, подтверждающих их использование.</w:t>
      </w:r>
    </w:p>
    <w:p w:rsidR="005D622A" w:rsidRPr="00586120" w:rsidRDefault="005D622A" w:rsidP="004A23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6120">
        <w:rPr>
          <w:rFonts w:ascii="Times New Roman" w:hAnsi="Times New Roman" w:cs="Times New Roman"/>
          <w:sz w:val="28"/>
          <w:szCs w:val="28"/>
        </w:rPr>
        <w:t>3.2. Документом, подтверждающим использование конвертов с марками и марок, является реестр отправленной корреспонденции. В случае порчи конвертов испорченные конверты также прилагаются к авансовому отчету.</w:t>
      </w:r>
    </w:p>
    <w:p w:rsidR="005D622A" w:rsidRPr="00586120" w:rsidRDefault="005D622A" w:rsidP="004A23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6120">
        <w:rPr>
          <w:rFonts w:ascii="Times New Roman" w:hAnsi="Times New Roman" w:cs="Times New Roman"/>
          <w:sz w:val="28"/>
          <w:szCs w:val="28"/>
        </w:rPr>
        <w:t>3.3. К авансовому отчету на использование талонов на ГСМ прилагаются подтверждающие документы АЗС.</w:t>
      </w:r>
    </w:p>
    <w:p w:rsidR="005D622A" w:rsidRPr="00586120" w:rsidRDefault="005D622A" w:rsidP="004A23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6120">
        <w:rPr>
          <w:rFonts w:ascii="Times New Roman" w:hAnsi="Times New Roman" w:cs="Times New Roman"/>
          <w:sz w:val="28"/>
          <w:szCs w:val="28"/>
        </w:rPr>
        <w:t>3.4. По проездным билетам в качестве подтверждающих документов к авансовому отчету прикладываются использованные проездные билеты.</w:t>
      </w:r>
    </w:p>
    <w:p w:rsidR="005D622A" w:rsidRPr="00586120" w:rsidRDefault="005D622A" w:rsidP="004A23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6120">
        <w:rPr>
          <w:rFonts w:ascii="Times New Roman" w:hAnsi="Times New Roman" w:cs="Times New Roman"/>
          <w:sz w:val="28"/>
          <w:szCs w:val="28"/>
        </w:rPr>
        <w:t>3.5. К авансовому отчету на использование талонов на вывоз мусора прикладываются подтверждающие документы предприятия ЖКХ на вывоз мусора.</w:t>
      </w:r>
    </w:p>
    <w:p w:rsidR="005D622A" w:rsidRPr="00586120" w:rsidRDefault="005D622A" w:rsidP="004A23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6120">
        <w:rPr>
          <w:rFonts w:ascii="Times New Roman" w:hAnsi="Times New Roman" w:cs="Times New Roman"/>
          <w:sz w:val="28"/>
          <w:szCs w:val="28"/>
        </w:rPr>
        <w:t>3.6. Авансовый отчет представляется подотчетным лицом в бухгалтерию Администрации не позднее трех рабочих дней со дня истечения срока, на который были выданы денежные документы.</w:t>
      </w:r>
    </w:p>
    <w:p w:rsidR="005D622A" w:rsidRPr="00586120" w:rsidRDefault="005D622A" w:rsidP="004A23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6120">
        <w:rPr>
          <w:rFonts w:ascii="Times New Roman" w:hAnsi="Times New Roman" w:cs="Times New Roman"/>
          <w:sz w:val="28"/>
          <w:szCs w:val="28"/>
        </w:rPr>
        <w:t>3.7. Бухгалтерия Администрации проверяет правильность оформления полученного от подотчетного лица авансового отчета, наличие документов, подтверждающих использование денежных документов.</w:t>
      </w:r>
    </w:p>
    <w:p w:rsidR="005D622A" w:rsidRPr="00586120" w:rsidRDefault="005D622A" w:rsidP="004A23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6120">
        <w:rPr>
          <w:rFonts w:ascii="Times New Roman" w:hAnsi="Times New Roman" w:cs="Times New Roman"/>
          <w:sz w:val="28"/>
          <w:szCs w:val="28"/>
        </w:rPr>
        <w:t>3.8. Проверенный бухгалтерией авансовый отчет утверждается руководителем Администрации, после чего утвержденный авансовый отчет принимается бухгалтерией к учету.</w:t>
      </w:r>
    </w:p>
    <w:p w:rsidR="005D622A" w:rsidRPr="00586120" w:rsidRDefault="005D622A" w:rsidP="004A23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6120">
        <w:rPr>
          <w:rFonts w:ascii="Times New Roman" w:hAnsi="Times New Roman" w:cs="Times New Roman"/>
          <w:sz w:val="28"/>
          <w:szCs w:val="28"/>
        </w:rPr>
        <w:t>3.9. Проверка авансового отчета бухгалтерией и утверждение его руководителем осуществляются в течение трех рабочих дней со дня представления авансового отчета в бухгалтерию.</w:t>
      </w:r>
    </w:p>
    <w:p w:rsidR="005D622A" w:rsidRPr="00586120" w:rsidRDefault="005D622A" w:rsidP="004A23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6120">
        <w:rPr>
          <w:rFonts w:ascii="Times New Roman" w:hAnsi="Times New Roman" w:cs="Times New Roman"/>
          <w:sz w:val="28"/>
          <w:szCs w:val="28"/>
        </w:rPr>
        <w:t>3.10. Остаток неиспользованных денежных документов вносится подотчетным лицом в кассу Администрации по приходному кассовому ордеру с надписью "фондовый" не позднее дня, следующего за днем утверждения руководителем авансового отчета.</w:t>
      </w:r>
    </w:p>
    <w:p w:rsidR="005D622A" w:rsidRPr="00586120" w:rsidRDefault="005D622A" w:rsidP="004A23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6120">
        <w:rPr>
          <w:rFonts w:ascii="Times New Roman" w:hAnsi="Times New Roman" w:cs="Times New Roman"/>
          <w:sz w:val="28"/>
          <w:szCs w:val="28"/>
        </w:rPr>
        <w:t xml:space="preserve">3.11. В случае непредставления подотчетным лицом в установленный срок авансового отчета в бухгалтерию Администрации или невнесения остатка неиспользованных денежных документов в кассу Администрации Администрация имеет право произвести удержание суммы задолженности по выданным денежным документам из заработной платы работника с соблюдением требований </w:t>
      </w:r>
      <w:hyperlink r:id="rId6" w:history="1">
        <w:r w:rsidRPr="00586120">
          <w:rPr>
            <w:rFonts w:ascii="Times New Roman" w:hAnsi="Times New Roman" w:cs="Times New Roman"/>
            <w:color w:val="0000FF"/>
            <w:sz w:val="28"/>
            <w:szCs w:val="28"/>
          </w:rPr>
          <w:t>ст. ст. 137</w:t>
        </w:r>
      </w:hyperlink>
      <w:r w:rsidRPr="00586120">
        <w:rPr>
          <w:rFonts w:ascii="Times New Roman" w:hAnsi="Times New Roman" w:cs="Times New Roman"/>
          <w:sz w:val="28"/>
          <w:szCs w:val="28"/>
        </w:rPr>
        <w:t xml:space="preserve"> и </w:t>
      </w:r>
      <w:hyperlink r:id="rId7" w:history="1">
        <w:r w:rsidRPr="00586120">
          <w:rPr>
            <w:rFonts w:ascii="Times New Roman" w:hAnsi="Times New Roman" w:cs="Times New Roman"/>
            <w:color w:val="0000FF"/>
            <w:sz w:val="28"/>
            <w:szCs w:val="28"/>
          </w:rPr>
          <w:t>138</w:t>
        </w:r>
      </w:hyperlink>
      <w:r w:rsidRPr="00586120">
        <w:rPr>
          <w:rFonts w:ascii="Times New Roman" w:hAnsi="Times New Roman" w:cs="Times New Roman"/>
          <w:sz w:val="28"/>
          <w:szCs w:val="28"/>
        </w:rPr>
        <w:t xml:space="preserve"> Трудового кодекса РФ.</w:t>
      </w:r>
    </w:p>
    <w:p w:rsidR="005D622A" w:rsidRPr="00586120" w:rsidRDefault="005D622A" w:rsidP="004A23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6120">
        <w:rPr>
          <w:rFonts w:ascii="Times New Roman" w:hAnsi="Times New Roman" w:cs="Times New Roman"/>
          <w:sz w:val="28"/>
          <w:szCs w:val="28"/>
        </w:rPr>
        <w:t>3.12. В случае увольнения работника, имеющего задолженность по полученным под отчет денежным документам, бухгалтерия обязана принять необходимые меры для взыскания указанных сумм.</w:t>
      </w:r>
    </w:p>
    <w:p w:rsidR="005D622A" w:rsidRPr="00586120" w:rsidRDefault="005D622A" w:rsidP="004A2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622A" w:rsidRPr="00586120" w:rsidRDefault="005D622A" w:rsidP="004A2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622A" w:rsidRPr="00586120" w:rsidRDefault="005D622A" w:rsidP="004A2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622A" w:rsidRPr="00586120" w:rsidRDefault="005D622A">
      <w:pPr>
        <w:rPr>
          <w:rFonts w:ascii="Times New Roman" w:hAnsi="Times New Roman" w:cs="Times New Roman"/>
          <w:sz w:val="28"/>
          <w:szCs w:val="28"/>
        </w:rPr>
      </w:pPr>
    </w:p>
    <w:p w:rsidR="005D622A" w:rsidRPr="00586120" w:rsidRDefault="005D622A">
      <w:pPr>
        <w:rPr>
          <w:rFonts w:ascii="Times New Roman" w:hAnsi="Times New Roman" w:cs="Times New Roman"/>
          <w:sz w:val="28"/>
          <w:szCs w:val="28"/>
        </w:rPr>
      </w:pPr>
    </w:p>
    <w:p w:rsidR="005D622A" w:rsidRPr="00586120" w:rsidRDefault="005D622A">
      <w:pPr>
        <w:rPr>
          <w:rFonts w:ascii="Times New Roman" w:hAnsi="Times New Roman" w:cs="Times New Roman"/>
          <w:sz w:val="28"/>
          <w:szCs w:val="28"/>
        </w:rPr>
      </w:pPr>
    </w:p>
    <w:p w:rsidR="005D622A" w:rsidRPr="00586120" w:rsidRDefault="005D622A">
      <w:pPr>
        <w:rPr>
          <w:rFonts w:ascii="Times New Roman" w:hAnsi="Times New Roman" w:cs="Times New Roman"/>
          <w:sz w:val="28"/>
          <w:szCs w:val="28"/>
        </w:rPr>
      </w:pPr>
    </w:p>
    <w:p w:rsidR="005D622A" w:rsidRPr="00586120" w:rsidRDefault="005D622A">
      <w:pPr>
        <w:rPr>
          <w:rFonts w:ascii="Times New Roman" w:hAnsi="Times New Roman" w:cs="Times New Roman"/>
          <w:sz w:val="28"/>
          <w:szCs w:val="28"/>
        </w:rPr>
      </w:pPr>
    </w:p>
    <w:p w:rsidR="005D622A" w:rsidRPr="00586120" w:rsidRDefault="005D622A">
      <w:pPr>
        <w:rPr>
          <w:rFonts w:ascii="Times New Roman" w:hAnsi="Times New Roman" w:cs="Times New Roman"/>
          <w:sz w:val="28"/>
          <w:szCs w:val="28"/>
        </w:rPr>
      </w:pPr>
    </w:p>
    <w:p w:rsidR="005D622A" w:rsidRPr="00586120" w:rsidRDefault="005D622A">
      <w:pPr>
        <w:rPr>
          <w:rFonts w:ascii="Times New Roman" w:hAnsi="Times New Roman" w:cs="Times New Roman"/>
          <w:sz w:val="28"/>
          <w:szCs w:val="28"/>
        </w:rPr>
      </w:pPr>
    </w:p>
    <w:p w:rsidR="005D622A" w:rsidRPr="00586120" w:rsidRDefault="005D622A">
      <w:pPr>
        <w:rPr>
          <w:rFonts w:ascii="Times New Roman" w:hAnsi="Times New Roman" w:cs="Times New Roman"/>
          <w:sz w:val="28"/>
          <w:szCs w:val="28"/>
        </w:rPr>
      </w:pPr>
    </w:p>
    <w:p w:rsidR="005D622A" w:rsidRPr="00586120" w:rsidRDefault="005D622A">
      <w:pPr>
        <w:rPr>
          <w:rFonts w:ascii="Times New Roman" w:hAnsi="Times New Roman" w:cs="Times New Roman"/>
          <w:sz w:val="28"/>
          <w:szCs w:val="28"/>
        </w:rPr>
      </w:pPr>
    </w:p>
    <w:p w:rsidR="005D622A" w:rsidRPr="00586120" w:rsidRDefault="005D622A">
      <w:pPr>
        <w:rPr>
          <w:rFonts w:ascii="Times New Roman" w:hAnsi="Times New Roman" w:cs="Times New Roman"/>
          <w:sz w:val="28"/>
          <w:szCs w:val="28"/>
        </w:rPr>
      </w:pPr>
    </w:p>
    <w:p w:rsidR="005D622A" w:rsidRPr="00586120" w:rsidRDefault="005D622A">
      <w:pPr>
        <w:rPr>
          <w:rFonts w:ascii="Times New Roman" w:hAnsi="Times New Roman" w:cs="Times New Roman"/>
          <w:sz w:val="28"/>
          <w:szCs w:val="28"/>
        </w:rPr>
      </w:pPr>
    </w:p>
    <w:p w:rsidR="005D622A" w:rsidRPr="00586120" w:rsidRDefault="005D622A">
      <w:pPr>
        <w:rPr>
          <w:rFonts w:ascii="Times New Roman" w:hAnsi="Times New Roman" w:cs="Times New Roman"/>
          <w:sz w:val="28"/>
          <w:szCs w:val="28"/>
        </w:rPr>
      </w:pPr>
    </w:p>
    <w:p w:rsidR="005D622A" w:rsidRPr="00586120" w:rsidRDefault="005D622A">
      <w:pPr>
        <w:rPr>
          <w:rFonts w:ascii="Times New Roman" w:hAnsi="Times New Roman" w:cs="Times New Roman"/>
          <w:sz w:val="28"/>
          <w:szCs w:val="28"/>
        </w:rPr>
      </w:pPr>
    </w:p>
    <w:p w:rsidR="005D622A" w:rsidRPr="00586120" w:rsidRDefault="005D622A">
      <w:pPr>
        <w:rPr>
          <w:rFonts w:ascii="Times New Roman" w:hAnsi="Times New Roman" w:cs="Times New Roman"/>
          <w:sz w:val="28"/>
          <w:szCs w:val="28"/>
        </w:rPr>
      </w:pPr>
    </w:p>
    <w:p w:rsidR="005D622A" w:rsidRPr="00586120" w:rsidRDefault="005D622A">
      <w:pPr>
        <w:rPr>
          <w:rFonts w:ascii="Times New Roman" w:hAnsi="Times New Roman" w:cs="Times New Roman"/>
          <w:sz w:val="28"/>
          <w:szCs w:val="28"/>
        </w:rPr>
      </w:pPr>
    </w:p>
    <w:p w:rsidR="005D622A" w:rsidRPr="00586120" w:rsidRDefault="005D622A">
      <w:pPr>
        <w:rPr>
          <w:rFonts w:ascii="Times New Roman" w:hAnsi="Times New Roman" w:cs="Times New Roman"/>
          <w:sz w:val="28"/>
          <w:szCs w:val="28"/>
        </w:rPr>
      </w:pPr>
    </w:p>
    <w:p w:rsidR="005D622A" w:rsidRPr="00586120" w:rsidRDefault="005D622A">
      <w:pPr>
        <w:rPr>
          <w:rFonts w:ascii="Times New Roman" w:hAnsi="Times New Roman" w:cs="Times New Roman"/>
          <w:sz w:val="28"/>
          <w:szCs w:val="28"/>
        </w:rPr>
      </w:pPr>
    </w:p>
    <w:p w:rsidR="005D622A" w:rsidRPr="00586120" w:rsidRDefault="005D622A">
      <w:pPr>
        <w:rPr>
          <w:rFonts w:ascii="Times New Roman" w:hAnsi="Times New Roman" w:cs="Times New Roman"/>
          <w:sz w:val="28"/>
          <w:szCs w:val="28"/>
        </w:rPr>
      </w:pPr>
    </w:p>
    <w:p w:rsidR="005D622A" w:rsidRPr="00586120" w:rsidRDefault="005D622A">
      <w:pPr>
        <w:rPr>
          <w:rFonts w:ascii="Times New Roman" w:hAnsi="Times New Roman" w:cs="Times New Roman"/>
          <w:sz w:val="28"/>
          <w:szCs w:val="28"/>
        </w:rPr>
      </w:pPr>
    </w:p>
    <w:p w:rsidR="005D622A" w:rsidRPr="00586120" w:rsidRDefault="005D622A">
      <w:pPr>
        <w:rPr>
          <w:rFonts w:ascii="Times New Roman" w:hAnsi="Times New Roman" w:cs="Times New Roman"/>
          <w:sz w:val="28"/>
          <w:szCs w:val="28"/>
        </w:rPr>
      </w:pPr>
    </w:p>
    <w:p w:rsidR="005D622A" w:rsidRPr="00586120" w:rsidRDefault="005D622A">
      <w:pPr>
        <w:rPr>
          <w:rFonts w:ascii="Times New Roman" w:hAnsi="Times New Roman" w:cs="Times New Roman"/>
          <w:sz w:val="28"/>
          <w:szCs w:val="28"/>
        </w:rPr>
      </w:pPr>
    </w:p>
    <w:p w:rsidR="005D622A" w:rsidRPr="00586120" w:rsidRDefault="005D622A" w:rsidP="00442DD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586120">
        <w:rPr>
          <w:rFonts w:ascii="Times New Roman" w:hAnsi="Times New Roman" w:cs="Times New Roman"/>
          <w:sz w:val="28"/>
          <w:szCs w:val="28"/>
        </w:rPr>
        <w:t>Приложение N 1 к Положению о выдаче</w:t>
      </w:r>
    </w:p>
    <w:p w:rsidR="005D622A" w:rsidRPr="00586120" w:rsidRDefault="005D622A" w:rsidP="00442D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86120">
        <w:rPr>
          <w:rFonts w:ascii="Times New Roman" w:hAnsi="Times New Roman" w:cs="Times New Roman"/>
          <w:sz w:val="28"/>
          <w:szCs w:val="28"/>
        </w:rPr>
        <w:t>под отчет денежных документов, составлении и</w:t>
      </w:r>
    </w:p>
    <w:p w:rsidR="005D622A" w:rsidRPr="00586120" w:rsidRDefault="005D622A" w:rsidP="00442D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86120">
        <w:rPr>
          <w:rFonts w:ascii="Times New Roman" w:hAnsi="Times New Roman" w:cs="Times New Roman"/>
          <w:sz w:val="28"/>
          <w:szCs w:val="28"/>
        </w:rPr>
        <w:t>представлении отчетов подотчетными лицами</w:t>
      </w:r>
    </w:p>
    <w:p w:rsidR="005D622A" w:rsidRPr="00586120" w:rsidRDefault="005D622A" w:rsidP="00442D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622A" w:rsidRPr="00586120" w:rsidRDefault="005D622A" w:rsidP="00442D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86120">
        <w:rPr>
          <w:rFonts w:ascii="Times New Roman" w:hAnsi="Times New Roman" w:cs="Times New Roman"/>
          <w:sz w:val="28"/>
          <w:szCs w:val="28"/>
        </w:rPr>
        <w:t>Руководителю Администрации муниципального</w:t>
      </w:r>
    </w:p>
    <w:p w:rsidR="005D622A" w:rsidRPr="00586120" w:rsidRDefault="005D622A" w:rsidP="00442D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86120">
        <w:rPr>
          <w:rFonts w:ascii="Times New Roman" w:hAnsi="Times New Roman" w:cs="Times New Roman"/>
          <w:sz w:val="28"/>
          <w:szCs w:val="28"/>
        </w:rPr>
        <w:t xml:space="preserve">бразования </w:t>
      </w:r>
      <w:r>
        <w:rPr>
          <w:rFonts w:ascii="Times New Roman" w:hAnsi="Times New Roman" w:cs="Times New Roman"/>
          <w:sz w:val="28"/>
          <w:szCs w:val="28"/>
        </w:rPr>
        <w:t>Приупское</w:t>
      </w:r>
      <w:r w:rsidRPr="00586120">
        <w:rPr>
          <w:rFonts w:ascii="Times New Roman" w:hAnsi="Times New Roman" w:cs="Times New Roman"/>
          <w:sz w:val="28"/>
          <w:szCs w:val="28"/>
        </w:rPr>
        <w:t xml:space="preserve"> Киреевского района</w:t>
      </w:r>
    </w:p>
    <w:p w:rsidR="005D622A" w:rsidRPr="00586120" w:rsidRDefault="005D622A" w:rsidP="00442D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Шевченко Ю.Н</w:t>
      </w:r>
      <w:r w:rsidRPr="00586120">
        <w:rPr>
          <w:rFonts w:ascii="Times New Roman" w:hAnsi="Times New Roman" w:cs="Times New Roman"/>
          <w:sz w:val="28"/>
          <w:szCs w:val="28"/>
        </w:rPr>
        <w:t>.</w:t>
      </w:r>
    </w:p>
    <w:p w:rsidR="005D622A" w:rsidRPr="00586120" w:rsidRDefault="005D622A" w:rsidP="00442D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D622A" w:rsidRPr="00586120" w:rsidRDefault="005D622A" w:rsidP="00442D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D622A" w:rsidRPr="00586120" w:rsidRDefault="005D622A" w:rsidP="00442D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86120">
        <w:rPr>
          <w:rFonts w:ascii="Times New Roman" w:hAnsi="Times New Roman" w:cs="Times New Roman"/>
          <w:sz w:val="28"/>
          <w:szCs w:val="28"/>
        </w:rPr>
        <w:t>.</w:t>
      </w:r>
    </w:p>
    <w:p w:rsidR="005D622A" w:rsidRPr="00586120" w:rsidRDefault="005D622A" w:rsidP="00442D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86120">
        <w:rPr>
          <w:rFonts w:ascii="Times New Roman" w:hAnsi="Times New Roman" w:cs="Times New Roman"/>
          <w:sz w:val="28"/>
          <w:szCs w:val="28"/>
        </w:rPr>
        <w:t>от ________________________________________</w:t>
      </w:r>
    </w:p>
    <w:p w:rsidR="005D622A" w:rsidRPr="00586120" w:rsidRDefault="005D622A" w:rsidP="00442D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86120">
        <w:rPr>
          <w:rFonts w:ascii="Times New Roman" w:hAnsi="Times New Roman" w:cs="Times New Roman"/>
          <w:sz w:val="28"/>
          <w:szCs w:val="28"/>
        </w:rPr>
        <w:t>(должность, фамилия, инициалы работника)</w:t>
      </w:r>
    </w:p>
    <w:p w:rsidR="005D622A" w:rsidRPr="00586120" w:rsidRDefault="005D622A" w:rsidP="00442D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622A" w:rsidRPr="00586120" w:rsidRDefault="005D622A" w:rsidP="00442D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6120">
        <w:rPr>
          <w:rFonts w:ascii="Times New Roman" w:hAnsi="Times New Roman" w:cs="Times New Roman"/>
          <w:sz w:val="28"/>
          <w:szCs w:val="28"/>
        </w:rPr>
        <w:t>Заявление</w:t>
      </w:r>
    </w:p>
    <w:p w:rsidR="005D622A" w:rsidRPr="00586120" w:rsidRDefault="005D622A" w:rsidP="00442D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6120">
        <w:rPr>
          <w:rFonts w:ascii="Times New Roman" w:hAnsi="Times New Roman" w:cs="Times New Roman"/>
          <w:sz w:val="28"/>
          <w:szCs w:val="28"/>
        </w:rPr>
        <w:t>о выдаче денежных документов под отчет</w:t>
      </w:r>
    </w:p>
    <w:p w:rsidR="005D622A" w:rsidRPr="00586120" w:rsidRDefault="005D622A" w:rsidP="00442D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622A" w:rsidRPr="00586120" w:rsidRDefault="005D622A" w:rsidP="00442D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120">
        <w:rPr>
          <w:rFonts w:ascii="Times New Roman" w:hAnsi="Times New Roman" w:cs="Times New Roman"/>
          <w:sz w:val="28"/>
          <w:szCs w:val="28"/>
        </w:rPr>
        <w:t xml:space="preserve">    Прошу выдать мне под отчет денежные документы _________________________</w:t>
      </w:r>
    </w:p>
    <w:p w:rsidR="005D622A" w:rsidRPr="00586120" w:rsidRDefault="005D622A" w:rsidP="00442D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120">
        <w:rPr>
          <w:rFonts w:ascii="Times New Roman" w:hAnsi="Times New Roman" w:cs="Times New Roman"/>
          <w:sz w:val="28"/>
          <w:szCs w:val="28"/>
        </w:rPr>
        <w:t xml:space="preserve">                                                   (указать наименование)</w:t>
      </w:r>
    </w:p>
    <w:p w:rsidR="005D622A" w:rsidRPr="00586120" w:rsidRDefault="005D622A" w:rsidP="00442D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120">
        <w:rPr>
          <w:rFonts w:ascii="Times New Roman" w:hAnsi="Times New Roman" w:cs="Times New Roman"/>
          <w:sz w:val="28"/>
          <w:szCs w:val="28"/>
        </w:rPr>
        <w:t>в количестве ____ на ______________________________________________________</w:t>
      </w:r>
    </w:p>
    <w:p w:rsidR="005D622A" w:rsidRPr="00586120" w:rsidRDefault="005D622A" w:rsidP="00442D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120">
        <w:rPr>
          <w:rFonts w:ascii="Times New Roman" w:hAnsi="Times New Roman" w:cs="Times New Roman"/>
          <w:sz w:val="28"/>
          <w:szCs w:val="28"/>
        </w:rPr>
        <w:t xml:space="preserve">                                       (указать цель, срок)</w:t>
      </w:r>
    </w:p>
    <w:p w:rsidR="005D622A" w:rsidRPr="00586120" w:rsidRDefault="005D622A" w:rsidP="00442D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622A" w:rsidRPr="00586120" w:rsidRDefault="005D622A" w:rsidP="00442D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120">
        <w:rPr>
          <w:rFonts w:ascii="Times New Roman" w:hAnsi="Times New Roman" w:cs="Times New Roman"/>
          <w:sz w:val="28"/>
          <w:szCs w:val="28"/>
        </w:rPr>
        <w:t>"___" ___________ 20__ г.                    ______________________________</w:t>
      </w:r>
    </w:p>
    <w:p w:rsidR="005D622A" w:rsidRPr="00586120" w:rsidRDefault="005D622A" w:rsidP="00442D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12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(подпись работника)</w:t>
      </w:r>
    </w:p>
    <w:p w:rsidR="005D622A" w:rsidRPr="00586120" w:rsidRDefault="005D622A" w:rsidP="00442D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622A" w:rsidRPr="00586120" w:rsidRDefault="005D622A" w:rsidP="00442D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12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5D622A" w:rsidRPr="00586120" w:rsidRDefault="005D622A" w:rsidP="00442D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120">
        <w:rPr>
          <w:rFonts w:ascii="Times New Roman" w:hAnsi="Times New Roman" w:cs="Times New Roman"/>
          <w:sz w:val="28"/>
          <w:szCs w:val="28"/>
        </w:rPr>
        <w:t xml:space="preserve">           (отметка бухгалтерии о наличии задолженности работника</w:t>
      </w:r>
    </w:p>
    <w:p w:rsidR="005D622A" w:rsidRPr="00586120" w:rsidRDefault="005D622A" w:rsidP="00442D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120">
        <w:rPr>
          <w:rFonts w:ascii="Times New Roman" w:hAnsi="Times New Roman" w:cs="Times New Roman"/>
          <w:sz w:val="28"/>
          <w:szCs w:val="28"/>
        </w:rPr>
        <w:t xml:space="preserve">                по ранее полученным денежным документам)</w:t>
      </w:r>
    </w:p>
    <w:p w:rsidR="005D622A" w:rsidRPr="00586120" w:rsidRDefault="005D622A" w:rsidP="00442D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12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5D622A" w:rsidRPr="00586120" w:rsidRDefault="005D622A" w:rsidP="00442D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622A" w:rsidRPr="00586120" w:rsidRDefault="005D622A" w:rsidP="00442D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120">
        <w:rPr>
          <w:rFonts w:ascii="Times New Roman" w:hAnsi="Times New Roman" w:cs="Times New Roman"/>
          <w:sz w:val="28"/>
          <w:szCs w:val="28"/>
        </w:rPr>
        <w:t>"___" ____________ 20__ г. _______________ __________ _____________________</w:t>
      </w:r>
    </w:p>
    <w:p w:rsidR="005D622A" w:rsidRPr="00586120" w:rsidRDefault="005D622A" w:rsidP="00442D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120">
        <w:rPr>
          <w:rFonts w:ascii="Times New Roman" w:hAnsi="Times New Roman" w:cs="Times New Roman"/>
          <w:sz w:val="28"/>
          <w:szCs w:val="28"/>
        </w:rPr>
        <w:t xml:space="preserve">                              (должность)   (подпись)  (фамилия, инициалы)</w:t>
      </w:r>
    </w:p>
    <w:p w:rsidR="005D622A" w:rsidRPr="00586120" w:rsidRDefault="005D622A" w:rsidP="00442D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622A" w:rsidRPr="00586120" w:rsidRDefault="005D622A" w:rsidP="00442D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12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5D622A" w:rsidRPr="00586120" w:rsidRDefault="005D622A" w:rsidP="00442D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120">
        <w:rPr>
          <w:rFonts w:ascii="Times New Roman" w:hAnsi="Times New Roman" w:cs="Times New Roman"/>
          <w:sz w:val="28"/>
          <w:szCs w:val="28"/>
        </w:rPr>
        <w:t xml:space="preserve">       (решение руководителя о выдаче денежных документов под отчет)</w:t>
      </w:r>
    </w:p>
    <w:p w:rsidR="005D622A" w:rsidRPr="00586120" w:rsidRDefault="005D622A" w:rsidP="00442D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622A" w:rsidRPr="00586120" w:rsidRDefault="005D622A" w:rsidP="00442D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120">
        <w:rPr>
          <w:rFonts w:ascii="Times New Roman" w:hAnsi="Times New Roman" w:cs="Times New Roman"/>
          <w:sz w:val="28"/>
          <w:szCs w:val="28"/>
        </w:rPr>
        <w:t>"___" ____________ 20__ г.  __________________   __________________________</w:t>
      </w:r>
    </w:p>
    <w:p w:rsidR="005D622A" w:rsidRPr="00586120" w:rsidRDefault="005D622A" w:rsidP="00442D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120">
        <w:rPr>
          <w:rFonts w:ascii="Times New Roman" w:hAnsi="Times New Roman" w:cs="Times New Roman"/>
          <w:sz w:val="28"/>
          <w:szCs w:val="28"/>
        </w:rPr>
        <w:t xml:space="preserve">                                (подпись)            (фамилия, инициалы)</w:t>
      </w:r>
    </w:p>
    <w:p w:rsidR="005D622A" w:rsidRPr="00586120" w:rsidRDefault="005D622A">
      <w:pPr>
        <w:rPr>
          <w:rFonts w:ascii="Times New Roman" w:hAnsi="Times New Roman" w:cs="Times New Roman"/>
          <w:sz w:val="28"/>
          <w:szCs w:val="28"/>
        </w:rPr>
      </w:pPr>
    </w:p>
    <w:sectPr w:rsidR="005D622A" w:rsidRPr="00586120" w:rsidSect="00BE3C3E">
      <w:pgSz w:w="11906" w:h="16838"/>
      <w:pgMar w:top="1134" w:right="566" w:bottom="1134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2323"/>
    <w:rsid w:val="00017D56"/>
    <w:rsid w:val="00023702"/>
    <w:rsid w:val="00167A32"/>
    <w:rsid w:val="00267489"/>
    <w:rsid w:val="00275F96"/>
    <w:rsid w:val="00374761"/>
    <w:rsid w:val="003B5997"/>
    <w:rsid w:val="00442DD3"/>
    <w:rsid w:val="004606CB"/>
    <w:rsid w:val="004A2323"/>
    <w:rsid w:val="00531D53"/>
    <w:rsid w:val="00586120"/>
    <w:rsid w:val="005D622A"/>
    <w:rsid w:val="006A3DB3"/>
    <w:rsid w:val="007A50CC"/>
    <w:rsid w:val="00AC5F53"/>
    <w:rsid w:val="00BE3C3E"/>
    <w:rsid w:val="00C56980"/>
    <w:rsid w:val="00EE1F6D"/>
    <w:rsid w:val="00F05A28"/>
    <w:rsid w:val="00FD46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7A32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E2268E9C8D26748E3CCDDB9329469BCE05FA2F6CA1F404B2570F65B4B153A781C116C7A86B42398F6W1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E2268E9C8D26748E3CCDDB9329469BCE05FA2F6CA1F404B2570F65B4B153A781C116C7A86B4239FF6W3U" TargetMode="External"/><Relationship Id="rId5" Type="http://schemas.openxmlformats.org/officeDocument/2006/relationships/hyperlink" Target="consultantplus://offline/ref=AE2268E9C8D26748E3CCCBAC369469BCE950A2F6C8121D412D29FA594C1A656F1B58607B85B52BF9W9U" TargetMode="External"/><Relationship Id="rId4" Type="http://schemas.openxmlformats.org/officeDocument/2006/relationships/hyperlink" Target="consultantplus://offline/ref=AE2268E9C8D26748E3CCCBAC369469BCE950A2F6C8121D412D29FA594C1A656F1B58607B85B42DF9W9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</TotalTime>
  <Pages>4</Pages>
  <Words>1013</Words>
  <Characters>5780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9</cp:revision>
  <cp:lastPrinted>2017-06-27T09:08:00Z</cp:lastPrinted>
  <dcterms:created xsi:type="dcterms:W3CDTF">2016-11-13T20:22:00Z</dcterms:created>
  <dcterms:modified xsi:type="dcterms:W3CDTF">2017-06-27T09:08:00Z</dcterms:modified>
</cp:coreProperties>
</file>